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24FB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E44E8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44E84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E44E84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E44E84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>Informatyczne</w:t>
            </w:r>
            <w:proofErr w:type="spellEnd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>narzędzia</w:t>
            </w:r>
            <w:proofErr w:type="spellEnd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24FB4" w:rsidRPr="00E44E84">
              <w:rPr>
                <w:rFonts w:eastAsia="Times New Roman"/>
                <w:b/>
                <w:bCs/>
                <w:lang w:val="en-US" w:eastAsia="pl-PL"/>
              </w:rPr>
              <w:t>projektami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B24FB4" w:rsidRPr="00B24FB4">
              <w:rPr>
                <w:rFonts w:eastAsia="Times New Roman"/>
                <w:b/>
                <w:bCs/>
                <w:lang w:val="en-US" w:eastAsia="pl-PL"/>
              </w:rPr>
              <w:t>Project Management Tools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D95AB4">
              <w:rPr>
                <w:rFonts w:eastAsia="Times New Roman"/>
                <w:b/>
                <w:bCs/>
                <w:lang w:val="en-US" w:eastAsia="pl-PL"/>
              </w:rPr>
              <w:t>Business</w:t>
            </w:r>
            <w:r w:rsidR="0095621E" w:rsidRPr="0095621E">
              <w:rPr>
                <w:rFonts w:eastAsia="Times New Roman"/>
                <w:b/>
                <w:bCs/>
                <w:lang w:val="en-US" w:eastAsia="pl-PL"/>
              </w:rPr>
              <w:t xml:space="preserve"> Engineering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D95AB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D95AB4" w:rsidRPr="00D95AB4">
              <w:rPr>
                <w:rFonts w:eastAsia="Times New Roman"/>
                <w:b/>
                <w:color w:val="000000"/>
                <w:lang w:val="en-US" w:eastAsia="pl-PL"/>
              </w:rPr>
              <w:t>Applications of IT in business</w:t>
            </w:r>
            <w:r w:rsidR="00D95AB4" w:rsidRPr="00D95AB4">
              <w:rPr>
                <w:rFonts w:eastAsia="Times New Roman"/>
                <w:b/>
                <w:color w:val="000000"/>
                <w:lang w:val="en-US" w:eastAsia="pl-PL"/>
              </w:rPr>
              <w:t>, Technical Specialization</w:t>
            </w:r>
          </w:p>
          <w:p w:rsidR="003C337D" w:rsidRPr="00551CD3" w:rsidRDefault="00B34CF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B24FB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D260E7">
              <w:rPr>
                <w:rFonts w:eastAsia="Times New Roman"/>
                <w:b/>
                <w:bCs/>
                <w:lang w:val="en-US" w:eastAsia="pl-PL"/>
              </w:rPr>
              <w:t>full-time 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D260E7" w:rsidRPr="00D260E7">
              <w:rPr>
                <w:rFonts w:eastAsia="Times New Roman"/>
                <w:b/>
                <w:bCs/>
                <w:lang w:val="en-US" w:eastAsia="pl-PL"/>
              </w:rPr>
              <w:t>IZZ1126</w:t>
            </w:r>
          </w:p>
          <w:p w:rsidR="00551CD3" w:rsidRPr="00551CD3" w:rsidRDefault="00551CD3" w:rsidP="00D260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D260E7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8"/>
        <w:gridCol w:w="1329"/>
        <w:gridCol w:w="830"/>
        <w:gridCol w:w="1424"/>
        <w:gridCol w:w="814"/>
        <w:gridCol w:w="880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B24FB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B24FB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821F5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D95AB4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D95AB4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D95AB4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D95AB4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D95AB4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D95AB4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D95AB4" w:rsidTr="00821F5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D95AB4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D95AB4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24FB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B24FB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551CD3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5AB4" w:rsidRDefault="00821F57" w:rsidP="00821F5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95AB4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95AB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95621E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95621E">
              <w:rPr>
                <w:rFonts w:eastAsia="Times New Roman"/>
                <w:lang w:val="en-US" w:eastAsia="pl-PL"/>
              </w:rPr>
              <w:t xml:space="preserve">1. </w:t>
            </w:r>
            <w:r w:rsidR="0095621E" w:rsidRPr="0095621E">
              <w:rPr>
                <w:rFonts w:eastAsia="Times New Roman"/>
                <w:lang w:val="en-US" w:eastAsia="pl-PL"/>
              </w:rPr>
              <w:t>Knowledge of project management methods.</w:t>
            </w:r>
          </w:p>
          <w:p w:rsidR="00551CD3" w:rsidRPr="0095621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621E">
              <w:rPr>
                <w:rFonts w:eastAsia="Times New Roman"/>
                <w:lang w:val="en-US" w:eastAsia="pl-PL"/>
              </w:rPr>
              <w:t xml:space="preserve">2. </w:t>
            </w:r>
            <w:r w:rsidR="0095621E" w:rsidRPr="00AB004E">
              <w:rPr>
                <w:lang w:val="en-US"/>
              </w:rPr>
              <w:t>Knowledge of methods of analysis and modeling of management information systems</w:t>
            </w:r>
            <w:r w:rsidR="0095621E">
              <w:rPr>
                <w:lang w:val="en-US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B7E54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B7E5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AB7E5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AB7E54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AB7E54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AB7E54" w:rsidRPr="00AB7E54">
              <w:rPr>
                <w:rFonts w:eastAsia="Times New Roman"/>
                <w:sz w:val="22"/>
                <w:lang w:val="en-US" w:eastAsia="pl-PL"/>
              </w:rPr>
              <w:t>Knowledge of the functionality of traditional and modern IT project management tools.</w:t>
            </w:r>
          </w:p>
          <w:p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B7E54">
              <w:rPr>
                <w:rFonts w:eastAsia="Times New Roman"/>
                <w:sz w:val="22"/>
                <w:lang w:val="en-US" w:eastAsia="pl-PL"/>
              </w:rPr>
              <w:t>C2</w:t>
            </w:r>
            <w:r w:rsidR="00AB7E54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AB7E54" w:rsidRPr="00AB7E54">
              <w:rPr>
                <w:rFonts w:eastAsia="Times New Roman"/>
                <w:sz w:val="22"/>
                <w:lang w:val="en-US" w:eastAsia="pl-PL"/>
              </w:rPr>
              <w:t>Knowledge of the principles of using tools and ways to assess their usefulness.</w:t>
            </w:r>
          </w:p>
          <w:p w:rsidR="00AB7E54" w:rsidRDefault="00AB7E54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Pr="00AB7E54">
              <w:rPr>
                <w:rFonts w:eastAsia="Times New Roman"/>
                <w:sz w:val="22"/>
                <w:lang w:val="en-US" w:eastAsia="pl-PL"/>
              </w:rPr>
              <w:t>Ability to manage project schedule using IT tools.</w:t>
            </w:r>
          </w:p>
          <w:p w:rsidR="00AB7E54" w:rsidRPr="00AB7E54" w:rsidRDefault="00AB7E5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C4 </w:t>
            </w:r>
            <w:r>
              <w:rPr>
                <w:rStyle w:val="tlid-translation"/>
                <w:lang w:val="en"/>
              </w:rPr>
              <w:t>Teamwork skills.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95AB4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AB7E5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</w:t>
            </w:r>
            <w:r w:rsidR="00A30DD8" w:rsidRPr="00AB7E54">
              <w:rPr>
                <w:rFonts w:eastAsia="Times New Roman"/>
                <w:lang w:val="en-US" w:eastAsia="pl-PL"/>
              </w:rPr>
              <w:t>U</w:t>
            </w:r>
            <w:r w:rsidRPr="00AB7E54">
              <w:rPr>
                <w:rFonts w:eastAsia="Times New Roman"/>
                <w:lang w:val="en-US" w:eastAsia="pl-PL"/>
              </w:rPr>
              <w:t>_W</w:t>
            </w:r>
            <w:r w:rsidR="00551CD3" w:rsidRPr="00AB7E54">
              <w:rPr>
                <w:rFonts w:eastAsia="Times New Roman"/>
                <w:lang w:val="en-US" w:eastAsia="pl-PL"/>
              </w:rPr>
              <w:t>01</w:t>
            </w:r>
            <w:r w:rsidR="00AB7E54" w:rsidRPr="00AB7E54">
              <w:rPr>
                <w:rFonts w:eastAsia="Times New Roman"/>
                <w:lang w:val="en-US" w:eastAsia="pl-PL"/>
              </w:rPr>
              <w:t xml:space="preserve"> knows the basic engineering techniques, methods and technologies useful for managing IT projects.</w:t>
            </w:r>
          </w:p>
          <w:p w:rsidR="00551CD3" w:rsidRPr="00AB7E54" w:rsidRDefault="00AA13D5" w:rsidP="00AB7E5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</w:t>
            </w:r>
            <w:r w:rsidR="00A30DD8" w:rsidRPr="00AB7E54">
              <w:rPr>
                <w:rFonts w:eastAsia="Times New Roman"/>
                <w:lang w:val="en-US" w:eastAsia="pl-PL"/>
              </w:rPr>
              <w:t>U</w:t>
            </w:r>
            <w:r w:rsidRPr="00AB7E54">
              <w:rPr>
                <w:rFonts w:eastAsia="Times New Roman"/>
                <w:lang w:val="en-US" w:eastAsia="pl-PL"/>
              </w:rPr>
              <w:t>_W</w:t>
            </w:r>
            <w:r w:rsidR="00551CD3" w:rsidRPr="00AB7E54">
              <w:rPr>
                <w:rFonts w:eastAsia="Times New Roman"/>
                <w:lang w:val="en-US" w:eastAsia="pl-PL"/>
              </w:rPr>
              <w:t>02</w:t>
            </w:r>
            <w:r w:rsidR="00AB7E54">
              <w:rPr>
                <w:rFonts w:eastAsia="Times New Roman"/>
                <w:lang w:val="en-US" w:eastAsia="pl-PL"/>
              </w:rPr>
              <w:t xml:space="preserve"> </w:t>
            </w:r>
            <w:r w:rsidR="00AB7E54">
              <w:rPr>
                <w:rStyle w:val="tlid-translation"/>
                <w:lang w:val="en"/>
              </w:rPr>
              <w:t>knows the functionality of IT tools used in solving IT project management problems.</w:t>
            </w:r>
          </w:p>
          <w:p w:rsidR="00551CD3" w:rsidRPr="00AB7E5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AB7E5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</w:t>
            </w:r>
            <w:r w:rsidR="00A30DD8" w:rsidRPr="00AB7E54">
              <w:rPr>
                <w:rFonts w:eastAsia="Times New Roman"/>
                <w:lang w:val="en-US" w:eastAsia="pl-PL"/>
              </w:rPr>
              <w:t>U</w:t>
            </w:r>
            <w:r w:rsidRPr="00AB7E54">
              <w:rPr>
                <w:rFonts w:eastAsia="Times New Roman"/>
                <w:lang w:val="en-US" w:eastAsia="pl-PL"/>
              </w:rPr>
              <w:t>_U</w:t>
            </w:r>
            <w:r w:rsidR="00551CD3" w:rsidRPr="00AB7E54">
              <w:rPr>
                <w:rFonts w:eastAsia="Times New Roman"/>
                <w:lang w:val="en-US" w:eastAsia="pl-PL"/>
              </w:rPr>
              <w:t>01</w:t>
            </w:r>
            <w:r w:rsidR="00D36939">
              <w:rPr>
                <w:rFonts w:eastAsia="Times New Roman"/>
                <w:lang w:val="en-US" w:eastAsia="pl-PL"/>
              </w:rPr>
              <w:t xml:space="preserve"> is able to</w:t>
            </w:r>
            <w:r w:rsidR="00AB7E54" w:rsidRPr="00AB7E54">
              <w:rPr>
                <w:rFonts w:eastAsia="Times New Roman"/>
                <w:lang w:val="en-US" w:eastAsia="pl-PL"/>
              </w:rPr>
              <w:t xml:space="preserve"> </w:t>
            </w:r>
            <w:r w:rsidR="00AB7E54">
              <w:rPr>
                <w:rStyle w:val="tlid-translation"/>
                <w:lang w:val="en"/>
              </w:rPr>
              <w:t xml:space="preserve">use information and communication techniques appropriate to carry out tasks typical of </w:t>
            </w:r>
            <w:r w:rsidR="00D36939" w:rsidRPr="00AB004E">
              <w:rPr>
                <w:lang w:val="en-US"/>
              </w:rPr>
              <w:t xml:space="preserve">management information systems </w:t>
            </w:r>
            <w:r w:rsidR="00AB7E54">
              <w:rPr>
                <w:rStyle w:val="tlid-translation"/>
                <w:lang w:val="en"/>
              </w:rPr>
              <w:t>implementation</w:t>
            </w:r>
          </w:p>
          <w:p w:rsidR="00551CD3" w:rsidRPr="00D36939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36939">
              <w:rPr>
                <w:rFonts w:eastAsia="Times New Roman"/>
                <w:lang w:val="en-US" w:eastAsia="pl-PL"/>
              </w:rPr>
              <w:t>PE</w:t>
            </w:r>
            <w:r w:rsidR="00A30DD8" w:rsidRPr="00D36939">
              <w:rPr>
                <w:rFonts w:eastAsia="Times New Roman"/>
                <w:lang w:val="en-US" w:eastAsia="pl-PL"/>
              </w:rPr>
              <w:t>U</w:t>
            </w:r>
            <w:r w:rsidRPr="00D36939">
              <w:rPr>
                <w:rFonts w:eastAsia="Times New Roman"/>
                <w:lang w:val="en-US" w:eastAsia="pl-PL"/>
              </w:rPr>
              <w:t>_U</w:t>
            </w:r>
            <w:r w:rsidR="00551CD3" w:rsidRPr="00D36939">
              <w:rPr>
                <w:rFonts w:eastAsia="Times New Roman"/>
                <w:lang w:val="en-US" w:eastAsia="pl-PL"/>
              </w:rPr>
              <w:t>02</w:t>
            </w:r>
            <w:r w:rsidR="00AB7E54" w:rsidRPr="00D36939">
              <w:rPr>
                <w:rFonts w:eastAsia="Times New Roman"/>
                <w:lang w:val="en-US" w:eastAsia="pl-PL"/>
              </w:rPr>
              <w:t xml:space="preserve"> </w:t>
            </w:r>
            <w:r w:rsidR="00D36939">
              <w:rPr>
                <w:rFonts w:eastAsia="Times New Roman"/>
                <w:lang w:val="en-US" w:eastAsia="pl-PL"/>
              </w:rPr>
              <w:t xml:space="preserve">is able to </w:t>
            </w:r>
            <w:r w:rsidR="00D36939">
              <w:rPr>
                <w:rStyle w:val="tlid-translation"/>
                <w:lang w:val="en"/>
              </w:rPr>
              <w:t>assess the usefulness and apply the selected IT tool to solve IT project management problems</w:t>
            </w:r>
          </w:p>
          <w:p w:rsidR="00AB7E54" w:rsidRPr="00AB7E54" w:rsidRDefault="00AB7E54" w:rsidP="00AB7E5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lastRenderedPageBreak/>
              <w:t>PEU_U</w:t>
            </w:r>
            <w:r>
              <w:rPr>
                <w:rFonts w:eastAsia="Times New Roman"/>
                <w:lang w:val="en-US" w:eastAsia="pl-PL"/>
              </w:rPr>
              <w:t>03</w:t>
            </w:r>
            <w:r w:rsidR="00D36939">
              <w:rPr>
                <w:rFonts w:eastAsia="Times New Roman"/>
                <w:lang w:val="en-US" w:eastAsia="pl-PL"/>
              </w:rPr>
              <w:t xml:space="preserve"> is able to </w:t>
            </w:r>
            <w:r w:rsidR="00D36939">
              <w:rPr>
                <w:rStyle w:val="tlid-translation"/>
                <w:lang w:val="en"/>
              </w:rPr>
              <w:t xml:space="preserve">identify and formulate the specification of the simple task of managing the implementation of </w:t>
            </w:r>
            <w:r w:rsidR="00D36939" w:rsidRPr="00AB004E">
              <w:rPr>
                <w:lang w:val="en-US"/>
              </w:rPr>
              <w:t>management information systems</w:t>
            </w:r>
            <w:r w:rsidR="00D36939">
              <w:rPr>
                <w:rStyle w:val="tlid-translation"/>
                <w:lang w:val="en"/>
              </w:rPr>
              <w:t>.</w:t>
            </w:r>
          </w:p>
          <w:p w:rsidR="00551CD3" w:rsidRPr="00551CD3" w:rsidRDefault="00551CD3" w:rsidP="00AB7E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D36939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D36939">
              <w:rPr>
                <w:rStyle w:val="tlid-translation"/>
                <w:lang w:val="en"/>
              </w:rPr>
              <w:t>is able to interact and work in a team, assuming different roles.</w:t>
            </w:r>
          </w:p>
          <w:p w:rsidR="00551CD3" w:rsidRPr="00D36939" w:rsidRDefault="00551CD3" w:rsidP="00AB7E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F65BF3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L</w:t>
            </w:r>
            <w:r w:rsidR="00551CD3" w:rsidRPr="00F65BF3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ecture</w:t>
            </w:r>
            <w:r w:rsidRPr="00F65BF3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5BF3" w:rsidRDefault="00551CD3" w:rsidP="00D95AB4">
            <w:pPr>
              <w:spacing w:after="0"/>
              <w:rPr>
                <w:b/>
                <w:sz w:val="20"/>
                <w:szCs w:val="20"/>
              </w:rPr>
            </w:pPr>
            <w:proofErr w:type="spellStart"/>
            <w:r w:rsidRPr="00F65BF3">
              <w:rPr>
                <w:b/>
                <w:sz w:val="20"/>
                <w:szCs w:val="20"/>
              </w:rPr>
              <w:t>Number</w:t>
            </w:r>
            <w:proofErr w:type="spellEnd"/>
            <w:r w:rsidRPr="00F65BF3">
              <w:rPr>
                <w:b/>
                <w:sz w:val="20"/>
                <w:szCs w:val="20"/>
              </w:rPr>
              <w:t xml:space="preserve"> of </w:t>
            </w:r>
            <w:proofErr w:type="spellStart"/>
            <w:r w:rsidRPr="00F65BF3">
              <w:rPr>
                <w:b/>
                <w:sz w:val="20"/>
                <w:szCs w:val="20"/>
              </w:rPr>
              <w:t>hours</w:t>
            </w:r>
            <w:bookmarkStart w:id="6" w:name="_GoBack"/>
            <w:bookmarkEnd w:id="6"/>
            <w:proofErr w:type="spellEnd"/>
          </w:p>
        </w:tc>
      </w:tr>
      <w:tr w:rsidR="00551CD3" w:rsidRPr="00F30A2A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AA13D5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</w:t>
            </w:r>
            <w:r w:rsidR="00551CD3" w:rsidRPr="00F65BF3">
              <w:rPr>
                <w:rFonts w:eastAsia="Times New Roman"/>
                <w:sz w:val="20"/>
                <w:szCs w:val="20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0A2A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Traditional and modern methods in IT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0A2A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AA13D5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 xml:space="preserve">Lec </w:t>
            </w:r>
            <w:r w:rsidR="00551CD3" w:rsidRPr="00F65BF3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Portfolio /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51CD3" w:rsidRPr="00F30A2A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AA13D5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 xml:space="preserve">Lec </w:t>
            </w:r>
            <w:r w:rsidR="00551CD3" w:rsidRPr="00F65BF3"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0A2A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Classification of IT tools. Functionality of computer-aided project management tools.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0A2A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F30A2A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AA13D5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</w:t>
            </w:r>
            <w:r w:rsidR="00551CD3" w:rsidRPr="00F65BF3">
              <w:rPr>
                <w:rFonts w:eastAsia="Times New Roman"/>
                <w:sz w:val="20"/>
                <w:szCs w:val="20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0A2A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Criteria for choosing methods and tools for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0A2A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F30A2A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AA13D5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</w:t>
            </w:r>
            <w:r w:rsidR="00551CD3" w:rsidRPr="00F65BF3">
              <w:rPr>
                <w:rFonts w:eastAsia="Times New Roman"/>
                <w:sz w:val="20"/>
                <w:szCs w:val="20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0A2A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Style w:val="tlid-translation"/>
                <w:lang w:val="en"/>
              </w:rPr>
              <w:t>Defining the project plan: scope, resources, cost and quality.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0A2A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F30A2A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30A2A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Project optimization. Exchange of resources between projects.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0A2A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Version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Contradiction and change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Recording of actual values.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Team performance indicators.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Estimating project complexity.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E44E84" w:rsidRDefault="00E44E84" w:rsidP="00F30A2A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rStyle w:val="tlid-translation"/>
                <w:lang w:val="en"/>
              </w:rPr>
              <w:t>Reporting - monitoring and control of the project status: assessment indicators (deviations, trend, earned value).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Internal and external communication.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30A2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Style w:val="tlid-translation"/>
                <w:lang w:val="en"/>
              </w:rPr>
              <w:t>Documentation tools.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F65BF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F65BF3" w:rsidP="00AA13D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65BF3" w:rsidRPr="00F65BF3" w:rsidRDefault="002C69C5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AB004E">
              <w:rPr>
                <w:sz w:val="23"/>
                <w:szCs w:val="23"/>
              </w:rPr>
              <w:t>Assessment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BF3" w:rsidRPr="00F65BF3" w:rsidRDefault="00F30A2A" w:rsidP="00F30A2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65BF3" w:rsidRDefault="00551CD3" w:rsidP="00551CD3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F65BF3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0A2A" w:rsidRDefault="00F65BF3" w:rsidP="00F30A2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30A2A">
              <w:rPr>
                <w:rFonts w:eastAsia="Times New Roman"/>
                <w:b/>
                <w:sz w:val="20"/>
                <w:szCs w:val="20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AB004E" w:rsidRDefault="00F30A2A" w:rsidP="00F30A2A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rStyle w:val="alt-edited"/>
                <w:lang w:val="en"/>
              </w:rPr>
              <w:t>Determining the subject of work and organization of the team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F30A2A" w:rsidRDefault="00F30A2A" w:rsidP="00F30A2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Defining the project. Conditions for adapting to the needs of the project environment.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F30A2A" w:rsidRDefault="00F30A2A" w:rsidP="00F30A2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Choice of project management methodology and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F30A2A" w:rsidRDefault="00F30A2A" w:rsidP="00F30A2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Elements of the project management plan. Project WBS structure (scope). Milestone No.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Calendar. Schedule construction (milestones, resource allocation, baseline). Defining a baseline. Milestone No. 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Network Diagram. Critical path / critical chain. Resource load reporting.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Recording of actual values. </w:t>
            </w:r>
            <w:r>
              <w:rPr>
                <w:rStyle w:val="alt-edited"/>
                <w:lang w:val="en"/>
              </w:rPr>
              <w:t>Control of progress.</w:t>
            </w:r>
            <w:r>
              <w:rPr>
                <w:rStyle w:val="tlid-translation"/>
                <w:lang w:val="en"/>
              </w:rPr>
              <w:t xml:space="preserve"> Correcting the schedule. Milestone 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Flashback meeting. Team productivity / speed indicator. Milestone No. 4. Final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0A2A" w:rsidRPr="00551CD3" w:rsidRDefault="00F30A2A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30A2A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F30A2A" w:rsidP="00F30A2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30A2A" w:rsidRPr="00551CD3" w:rsidRDefault="00B34CF3" w:rsidP="00B34C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D95AB4">
            <w:pPr>
              <w:spacing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D95AB4">
            <w:pPr>
              <w:spacing w:after="0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209D" w:rsidRPr="00AB004E" w:rsidRDefault="0049209D" w:rsidP="0049209D">
            <w:pPr>
              <w:pStyle w:val="Default"/>
              <w:rPr>
                <w:sz w:val="23"/>
                <w:szCs w:val="23"/>
                <w:lang w:val="en-US"/>
              </w:rPr>
            </w:pPr>
            <w:r w:rsidRPr="00AB004E">
              <w:rPr>
                <w:sz w:val="23"/>
                <w:szCs w:val="23"/>
                <w:lang w:val="en-US"/>
              </w:rPr>
              <w:t xml:space="preserve">N1. computer </w:t>
            </w:r>
          </w:p>
          <w:p w:rsidR="0049209D" w:rsidRPr="00AB004E" w:rsidRDefault="0049209D" w:rsidP="0049209D">
            <w:pPr>
              <w:pStyle w:val="Default"/>
              <w:rPr>
                <w:sz w:val="23"/>
                <w:szCs w:val="23"/>
                <w:lang w:val="en-US"/>
              </w:rPr>
            </w:pPr>
            <w:r w:rsidRPr="00AB004E">
              <w:rPr>
                <w:sz w:val="23"/>
                <w:szCs w:val="23"/>
                <w:lang w:val="en-US"/>
              </w:rPr>
              <w:t xml:space="preserve">N2. multimedia projector </w:t>
            </w:r>
          </w:p>
          <w:p w:rsidR="0049209D" w:rsidRPr="00AB004E" w:rsidRDefault="0049209D" w:rsidP="0049209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N3. PC utility applications: </w:t>
            </w:r>
            <w:r w:rsidRPr="00AB004E">
              <w:rPr>
                <w:sz w:val="23"/>
                <w:szCs w:val="23"/>
                <w:lang w:val="en-US"/>
              </w:rPr>
              <w:t xml:space="preserve">PowerPoint, Word, Excel, Project </w:t>
            </w:r>
          </w:p>
          <w:p w:rsidR="00551CD3" w:rsidRPr="00551CD3" w:rsidRDefault="0049209D" w:rsidP="0049209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004E">
              <w:rPr>
                <w:sz w:val="23"/>
                <w:szCs w:val="23"/>
              </w:rPr>
              <w:t xml:space="preserve">N4. </w:t>
            </w:r>
            <w:proofErr w:type="spellStart"/>
            <w:r w:rsidRPr="00AB004E">
              <w:rPr>
                <w:sz w:val="23"/>
                <w:szCs w:val="23"/>
              </w:rPr>
              <w:t>blackboard</w:t>
            </w:r>
            <w:proofErr w:type="spellEnd"/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7"/>
        <w:gridCol w:w="2125"/>
        <w:gridCol w:w="4653"/>
      </w:tblGrid>
      <w:tr w:rsidR="00551CD3" w:rsidRPr="00D95AB4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 </w:t>
            </w:r>
          </w:p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PEK_U02 </w:t>
            </w:r>
          </w:p>
          <w:p w:rsidR="00551CD3" w:rsidRPr="00551CD3" w:rsidRDefault="0049209D" w:rsidP="0049209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 xml:space="preserve">PEK_K01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 </w:t>
            </w:r>
          </w:p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PEK_U02 </w:t>
            </w:r>
          </w:p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PEK_U03 </w:t>
            </w:r>
          </w:p>
          <w:p w:rsidR="00551CD3" w:rsidRPr="00551CD3" w:rsidRDefault="0049209D" w:rsidP="0049209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 xml:space="preserve">PEK_K01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PEK_U02 </w:t>
            </w:r>
          </w:p>
          <w:p w:rsidR="00551CD3" w:rsidRPr="00551CD3" w:rsidRDefault="0049209D" w:rsidP="0049209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 xml:space="preserve">PEK_K01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49209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Pr="00551CD3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PEK_U02 </w:t>
            </w:r>
          </w:p>
          <w:p w:rsidR="0049209D" w:rsidRPr="00551CD3" w:rsidRDefault="0049209D" w:rsidP="0049209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 xml:space="preserve">PEK_K01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49209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Pr="00551CD3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P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  <w:p w:rsidR="0049209D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49209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Pr="0049209D" w:rsidRDefault="0049209D" w:rsidP="004920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09D" w:rsidRDefault="0049209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</w:tr>
      <w:tr w:rsidR="00551CD3" w:rsidRPr="00D95AB4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209D" w:rsidRPr="0049209D" w:rsidRDefault="0049209D" w:rsidP="0049209D">
            <w:pPr>
              <w:pStyle w:val="Default"/>
              <w:rPr>
                <w:sz w:val="22"/>
                <w:szCs w:val="22"/>
                <w:lang w:val="en-US"/>
              </w:rPr>
            </w:pPr>
            <w:r w:rsidRPr="0049209D">
              <w:rPr>
                <w:sz w:val="22"/>
                <w:szCs w:val="22"/>
                <w:lang w:val="en-US"/>
              </w:rPr>
              <w:t>PW (lecture) = (F5 + F6)/2,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B004E">
              <w:rPr>
                <w:sz w:val="22"/>
                <w:szCs w:val="22"/>
                <w:lang w:val="en-US"/>
              </w:rPr>
              <w:t>evaluation according to a spot marking scale</w:t>
            </w:r>
          </w:p>
          <w:p w:rsidR="00551CD3" w:rsidRPr="0049209D" w:rsidRDefault="0049209D" w:rsidP="0049209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004E">
              <w:rPr>
                <w:sz w:val="22"/>
                <w:szCs w:val="22"/>
                <w:lang w:val="en-US"/>
              </w:rPr>
              <w:t>PL (laboratory) = F1+F2+F3+F4, evaluation according to a spot marking scale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D3693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D36939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3693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369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D36939" w:rsidRPr="00E44E84" w:rsidRDefault="00D36939" w:rsidP="00D36939">
            <w:pPr>
              <w:pStyle w:val="Default"/>
              <w:rPr>
                <w:sz w:val="18"/>
                <w:szCs w:val="18"/>
                <w:lang w:val="en-US"/>
              </w:rPr>
            </w:pPr>
            <w:r w:rsidRPr="00E44E84">
              <w:rPr>
                <w:sz w:val="18"/>
                <w:szCs w:val="18"/>
                <w:lang w:val="en-US"/>
              </w:rPr>
              <w:t xml:space="preserve">[1] Chatfield C., Johnson T., Microsoft Project, </w:t>
            </w:r>
            <w:proofErr w:type="spellStart"/>
            <w:r w:rsidRPr="00E44E84">
              <w:rPr>
                <w:sz w:val="18"/>
                <w:szCs w:val="18"/>
                <w:lang w:val="en-US"/>
              </w:rPr>
              <w:t>Krok</w:t>
            </w:r>
            <w:proofErr w:type="spellEnd"/>
            <w:r w:rsidRPr="00E44E8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44E84">
              <w:rPr>
                <w:sz w:val="18"/>
                <w:szCs w:val="18"/>
                <w:lang w:val="en-US"/>
              </w:rPr>
              <w:t>po</w:t>
            </w:r>
            <w:proofErr w:type="spellEnd"/>
            <w:r w:rsidRPr="00E44E8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44E84">
              <w:rPr>
                <w:sz w:val="18"/>
                <w:szCs w:val="18"/>
                <w:lang w:val="en-US"/>
              </w:rPr>
              <w:t>kroku</w:t>
            </w:r>
            <w:proofErr w:type="spellEnd"/>
            <w:r w:rsidRPr="00E44E84">
              <w:rPr>
                <w:sz w:val="18"/>
                <w:szCs w:val="18"/>
                <w:lang w:val="en-US"/>
              </w:rPr>
              <w:t xml:space="preserve">, APN Promise 2013 </w:t>
            </w:r>
          </w:p>
          <w:p w:rsidR="00D36939" w:rsidRPr="00D36939" w:rsidRDefault="00D36939" w:rsidP="00D3693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[2] Kompendium wiedzy o zarządzaniu projektami, PMBOK Guide, 2000 Edition – przekład, MT&amp;DC 2003 </w:t>
            </w:r>
          </w:p>
          <w:p w:rsidR="00D36939" w:rsidRPr="00D36939" w:rsidRDefault="00D36939" w:rsidP="00D3693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[3] </w:t>
            </w:r>
            <w:proofErr w:type="spellStart"/>
            <w:r w:rsidRPr="00D36939">
              <w:rPr>
                <w:sz w:val="18"/>
                <w:szCs w:val="18"/>
              </w:rPr>
              <w:t>PichlerR</w:t>
            </w:r>
            <w:proofErr w:type="spellEnd"/>
            <w:r w:rsidRPr="00D36939">
              <w:rPr>
                <w:sz w:val="18"/>
                <w:szCs w:val="18"/>
              </w:rPr>
              <w:t xml:space="preserve">., Zarządzanie projektami ze </w:t>
            </w:r>
            <w:proofErr w:type="spellStart"/>
            <w:r w:rsidRPr="00D36939">
              <w:rPr>
                <w:sz w:val="18"/>
                <w:szCs w:val="18"/>
              </w:rPr>
              <w:t>Scrumem</w:t>
            </w:r>
            <w:proofErr w:type="spellEnd"/>
            <w:r w:rsidRPr="00D36939">
              <w:rPr>
                <w:sz w:val="18"/>
                <w:szCs w:val="18"/>
              </w:rPr>
              <w:t xml:space="preserve">, Helion 2014 </w:t>
            </w:r>
          </w:p>
          <w:p w:rsidR="00D36939" w:rsidRPr="00D36939" w:rsidRDefault="00D36939" w:rsidP="00D3693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[4] </w:t>
            </w:r>
            <w:proofErr w:type="spellStart"/>
            <w:r w:rsidRPr="00D36939">
              <w:rPr>
                <w:sz w:val="18"/>
                <w:szCs w:val="18"/>
              </w:rPr>
              <w:t>Snedaker</w:t>
            </w:r>
            <w:proofErr w:type="spellEnd"/>
            <w:r w:rsidRPr="00D36939">
              <w:rPr>
                <w:sz w:val="18"/>
                <w:szCs w:val="18"/>
              </w:rPr>
              <w:t xml:space="preserve"> S., Zarządzanie projektami IT, Helion 2007 </w:t>
            </w:r>
          </w:p>
          <w:p w:rsidR="00D36939" w:rsidRPr="00D36939" w:rsidRDefault="00D36939" w:rsidP="00D3693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[5] Wilczewski S., Ms Project 2013 i Ms Project Server 2013: efektywne zarządzanie projektem i portfelem projektów, Helion 2009 </w:t>
            </w:r>
          </w:p>
          <w:p w:rsidR="00D36939" w:rsidRPr="00D36939" w:rsidRDefault="00D36939" w:rsidP="00D3693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[6] Wilczewski S., Ms Project 2007: ćwiczenia praktyczne, Helion 2014 </w:t>
            </w:r>
          </w:p>
          <w:p w:rsidR="00551CD3" w:rsidRPr="00E44E84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44E8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D36939" w:rsidRPr="00E44E84" w:rsidRDefault="00551CD3" w:rsidP="00D36939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 w:rsidRPr="00E44E84">
              <w:rPr>
                <w:rFonts w:eastAsia="Times New Roman"/>
                <w:sz w:val="18"/>
                <w:szCs w:val="18"/>
                <w:lang w:eastAsia="pl-PL"/>
              </w:rPr>
              <w:t xml:space="preserve">[1] </w:t>
            </w:r>
            <w:r w:rsidR="00D36939" w:rsidRPr="00E44E84">
              <w:rPr>
                <w:sz w:val="18"/>
                <w:szCs w:val="18"/>
              </w:rPr>
              <w:t>Bradley K., Podstawy metodyki PRINCE2, CRM S.A.,W-</w:t>
            </w:r>
            <w:proofErr w:type="spellStart"/>
            <w:r w:rsidR="00D36939" w:rsidRPr="00E44E84">
              <w:rPr>
                <w:sz w:val="18"/>
                <w:szCs w:val="18"/>
              </w:rPr>
              <w:t>wa</w:t>
            </w:r>
            <w:proofErr w:type="spellEnd"/>
            <w:r w:rsidR="00D36939" w:rsidRPr="00E44E84">
              <w:rPr>
                <w:sz w:val="18"/>
                <w:szCs w:val="18"/>
              </w:rPr>
              <w:t xml:space="preserve"> 2005. </w:t>
            </w:r>
          </w:p>
          <w:p w:rsidR="00D36939" w:rsidRPr="00E44E84" w:rsidRDefault="00D36939" w:rsidP="00D36939">
            <w:pPr>
              <w:pStyle w:val="Default"/>
              <w:rPr>
                <w:sz w:val="18"/>
                <w:szCs w:val="18"/>
              </w:rPr>
            </w:pPr>
            <w:r w:rsidRPr="00E44E84">
              <w:rPr>
                <w:sz w:val="18"/>
                <w:szCs w:val="18"/>
              </w:rPr>
              <w:t xml:space="preserve">[2] </w:t>
            </w:r>
            <w:proofErr w:type="spellStart"/>
            <w:r w:rsidRPr="00E44E84">
              <w:rPr>
                <w:sz w:val="18"/>
                <w:szCs w:val="18"/>
              </w:rPr>
              <w:t>Schwaber</w:t>
            </w:r>
            <w:proofErr w:type="spellEnd"/>
            <w:r w:rsidRPr="00E44E84">
              <w:rPr>
                <w:sz w:val="18"/>
                <w:szCs w:val="18"/>
              </w:rPr>
              <w:t xml:space="preserve"> K., Sprawne zarządzanie projektami metodą </w:t>
            </w:r>
            <w:proofErr w:type="spellStart"/>
            <w:r w:rsidRPr="00E44E84">
              <w:rPr>
                <w:sz w:val="18"/>
                <w:szCs w:val="18"/>
              </w:rPr>
              <w:t>Scrum</w:t>
            </w:r>
            <w:proofErr w:type="spellEnd"/>
            <w:r w:rsidRPr="00E44E84">
              <w:rPr>
                <w:sz w:val="18"/>
                <w:szCs w:val="18"/>
              </w:rPr>
              <w:t xml:space="preserve">, Microsoft Press 2005 </w:t>
            </w:r>
          </w:p>
          <w:p w:rsidR="00551CD3" w:rsidRPr="00E44E84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D95AB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D36939" w:rsidRPr="00D36939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90"/>
            </w:tblGrid>
            <w:tr w:rsidR="00D36939" w:rsidRPr="00D95AB4" w:rsidTr="002E7D06">
              <w:trPr>
                <w:trHeight w:val="107"/>
              </w:trPr>
              <w:tc>
                <w:tcPr>
                  <w:tcW w:w="7690" w:type="dxa"/>
                </w:tcPr>
                <w:p w:rsidR="00D36939" w:rsidRPr="00AB004E" w:rsidRDefault="00D36939" w:rsidP="00D36939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</w:p>
              </w:tc>
            </w:tr>
            <w:tr w:rsidR="00D36939" w:rsidRPr="00D36939" w:rsidTr="002E7D06">
              <w:trPr>
                <w:trHeight w:val="109"/>
              </w:trPr>
              <w:tc>
                <w:tcPr>
                  <w:tcW w:w="7690" w:type="dxa"/>
                </w:tcPr>
                <w:p w:rsidR="00D36939" w:rsidRPr="00B34CF3" w:rsidRDefault="00D36939" w:rsidP="00D36939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34CF3">
                    <w:rPr>
                      <w:sz w:val="23"/>
                      <w:szCs w:val="23"/>
                      <w:lang w:val="en-US"/>
                    </w:rPr>
                    <w:t xml:space="preserve">Sebastian Tomczak </w:t>
                  </w:r>
                  <w:hyperlink r:id="rId5" w:history="1">
                    <w:r w:rsidRPr="00B34CF3">
                      <w:rPr>
                        <w:rStyle w:val="Hipercze"/>
                        <w:sz w:val="23"/>
                        <w:szCs w:val="23"/>
                        <w:lang w:val="en-US"/>
                      </w:rPr>
                      <w:t>sebastian.tomczak@pwr.edu.pl</w:t>
                    </w:r>
                  </w:hyperlink>
                  <w:r w:rsidRPr="00B34CF3">
                    <w:rPr>
                      <w:sz w:val="23"/>
                      <w:szCs w:val="23"/>
                      <w:lang w:val="en-US"/>
                    </w:rPr>
                    <w:t xml:space="preserve">; </w:t>
                  </w:r>
                </w:p>
                <w:p w:rsidR="00D36939" w:rsidRPr="00B34CF3" w:rsidRDefault="00D36939" w:rsidP="00D3693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B34CF3">
                    <w:rPr>
                      <w:bCs/>
                      <w:sz w:val="23"/>
                      <w:szCs w:val="23"/>
                    </w:rPr>
                    <w:t xml:space="preserve">Grażyna, </w:t>
                  </w:r>
                  <w:proofErr w:type="spellStart"/>
                  <w:r w:rsidRPr="00B34CF3">
                    <w:rPr>
                      <w:bCs/>
                      <w:sz w:val="23"/>
                      <w:szCs w:val="23"/>
                    </w:rPr>
                    <w:t>Hołodnik</w:t>
                  </w:r>
                  <w:proofErr w:type="spellEnd"/>
                  <w:r w:rsidRPr="00B34CF3">
                    <w:rPr>
                      <w:bCs/>
                      <w:sz w:val="23"/>
                      <w:szCs w:val="23"/>
                    </w:rPr>
                    <w:t xml:space="preserve">-Janczura, grazyna.holodnik-janczura@pwr.edu.pl </w:t>
                  </w:r>
                </w:p>
                <w:p w:rsidR="00D36939" w:rsidRPr="00D36939" w:rsidRDefault="00D36939" w:rsidP="00D36939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D36939" w:rsidRPr="00D36939" w:rsidRDefault="00D36939" w:rsidP="00D36939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:rsidR="00551CD3" w:rsidRPr="00D36939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D3693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C69C5"/>
    <w:rsid w:val="003B6762"/>
    <w:rsid w:val="003B6C96"/>
    <w:rsid w:val="003B7CCA"/>
    <w:rsid w:val="003C337D"/>
    <w:rsid w:val="0049209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21F57"/>
    <w:rsid w:val="008D5923"/>
    <w:rsid w:val="008E023A"/>
    <w:rsid w:val="00946E5B"/>
    <w:rsid w:val="0095621E"/>
    <w:rsid w:val="009C0D7F"/>
    <w:rsid w:val="00A30DD8"/>
    <w:rsid w:val="00A407D8"/>
    <w:rsid w:val="00AA13D5"/>
    <w:rsid w:val="00AB7E54"/>
    <w:rsid w:val="00B24FB4"/>
    <w:rsid w:val="00B34CF3"/>
    <w:rsid w:val="00BA602F"/>
    <w:rsid w:val="00C25E8B"/>
    <w:rsid w:val="00CA2DA5"/>
    <w:rsid w:val="00D260E7"/>
    <w:rsid w:val="00D36939"/>
    <w:rsid w:val="00D509FD"/>
    <w:rsid w:val="00D5178F"/>
    <w:rsid w:val="00D95AB4"/>
    <w:rsid w:val="00E44E84"/>
    <w:rsid w:val="00EE7D5A"/>
    <w:rsid w:val="00F03D27"/>
    <w:rsid w:val="00F1743F"/>
    <w:rsid w:val="00F30A2A"/>
    <w:rsid w:val="00F47F04"/>
    <w:rsid w:val="00F56B81"/>
    <w:rsid w:val="00F65BF3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AB7E54"/>
  </w:style>
  <w:style w:type="character" w:styleId="Hipercze">
    <w:name w:val="Hyperlink"/>
    <w:rsid w:val="00D36939"/>
    <w:rPr>
      <w:color w:val="0000FF"/>
      <w:u w:val="single"/>
    </w:rPr>
  </w:style>
  <w:style w:type="paragraph" w:customStyle="1" w:styleId="Default">
    <w:name w:val="Default"/>
    <w:rsid w:val="00D36939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alt-edited">
    <w:name w:val="alt-edited"/>
    <w:basedOn w:val="Domylnaczcionkaakapitu"/>
    <w:rsid w:val="00F30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AB7E54"/>
  </w:style>
  <w:style w:type="character" w:styleId="Hipercze">
    <w:name w:val="Hyperlink"/>
    <w:rsid w:val="00D36939"/>
    <w:rPr>
      <w:color w:val="0000FF"/>
      <w:u w:val="single"/>
    </w:rPr>
  </w:style>
  <w:style w:type="paragraph" w:customStyle="1" w:styleId="Default">
    <w:name w:val="Default"/>
    <w:rsid w:val="00D36939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alt-edited">
    <w:name w:val="alt-edited"/>
    <w:basedOn w:val="Domylnaczcionkaakapitu"/>
    <w:rsid w:val="00F30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bastian.tomcz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A0E560DF</Template>
  <TotalTime>103</TotalTime>
  <Pages>4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7</cp:revision>
  <cp:lastPrinted>2019-01-18T07:41:00Z</cp:lastPrinted>
  <dcterms:created xsi:type="dcterms:W3CDTF">2019-12-06T07:45:00Z</dcterms:created>
  <dcterms:modified xsi:type="dcterms:W3CDTF">2020-03-30T13:25:00Z</dcterms:modified>
</cp:coreProperties>
</file>